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C6BE7" w:rsidTr="005C6BE7" w14:paraId="5C04069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BE7" w:rsidRDefault="005C6BE7" w14:paraId="754E0F82" w14:textId="01DEC57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6BE7" w:rsidRDefault="005C6BE7" w14:paraId="4EB5ECC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C6BE7" w:rsidRDefault="005C6BE7" w14:paraId="3449868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C6BE7" w:rsidRDefault="005C6BE7" w14:paraId="03BBBD8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C6BE7" w:rsidRDefault="005C6BE7" w14:paraId="5462592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5C6BE7" w:rsidP="005C6BE7" w:rsidRDefault="005C6BE7" w14:paraId="217D904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C6BE7" w:rsidP="005C6BE7" w:rsidRDefault="005C6BE7" w14:paraId="6914707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C6BE7" w:rsidP="005C6BE7" w:rsidRDefault="005C6BE7" w14:paraId="502C924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St-2486/2019</w:t>
      </w:r>
    </w:p>
    <w:p w:rsidR="005C6BE7" w:rsidP="005C6BE7" w:rsidRDefault="005C6BE7" w14:paraId="58F474F9" w14:textId="77777777">
      <w:pPr>
        <w:tabs>
          <w:tab w:val="left" w:pos="709"/>
        </w:tabs>
      </w:pPr>
      <w:r>
        <w:t xml:space="preserve"> </w:t>
      </w:r>
    </w:p>
    <w:p w:rsidR="005C6BE7" w:rsidP="005C6BE7" w:rsidRDefault="005C6BE7" w14:paraId="353863B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C6BE7" w:rsidP="005C6BE7" w:rsidRDefault="005C6BE7" w14:paraId="4F56A6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C6BE7" w:rsidP="005C6BE7" w:rsidRDefault="005C6BE7" w14:paraId="4A366F46" w14:textId="77777777">
      <w:pPr>
        <w:tabs>
          <w:tab w:val="left" w:pos="709"/>
        </w:tabs>
      </w:pPr>
    </w:p>
    <w:p w:rsidR="005C6BE7" w:rsidP="005C6BE7" w:rsidRDefault="005C6BE7" w14:paraId="2557BD1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5C6BE7" w:rsidP="005C6BE7" w:rsidRDefault="005C6BE7" w14:paraId="31FD6A4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C6BE7" w:rsidP="005C6BE7" w:rsidRDefault="005C6BE7" w14:paraId="61E3009B" w14:textId="77777777">
      <w:pPr>
        <w:tabs>
          <w:tab w:val="left" w:pos="709"/>
        </w:tabs>
      </w:pPr>
    </w:p>
    <w:p w:rsidR="005C6BE7" w:rsidP="005C6BE7" w:rsidRDefault="005C6BE7" w14:paraId="5C9B19D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C6BE7" w:rsidP="005C6BE7" w:rsidRDefault="005C6BE7" w14:paraId="453B3DA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C6BE7" w:rsidP="005C6BE7" w:rsidRDefault="005C6BE7" w14:paraId="0CB8DC6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C6BE7" w:rsidP="005C6BE7" w:rsidRDefault="005C6BE7" w14:paraId="2AEC1FC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C6BE7" w:rsidP="005C6BE7" w:rsidRDefault="005C6BE7" w14:paraId="3F8AFBC4" w14:textId="77777777">
      <w:pPr>
        <w:tabs>
          <w:tab w:val="left" w:pos="709"/>
        </w:tabs>
      </w:pPr>
    </w:p>
    <w:p w:rsidR="005C6BE7" w:rsidP="005C6BE7" w:rsidRDefault="005C6BE7" w14:paraId="51E96113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5C6BE7" w:rsidP="005C6BE7" w:rsidRDefault="005C6BE7" w14:paraId="013DEBB3" w14:textId="77777777">
      <w:pPr>
        <w:tabs>
          <w:tab w:val="left" w:pos="709"/>
        </w:tabs>
        <w:jc w:val="both"/>
      </w:pPr>
    </w:p>
    <w:p w:rsidR="005C6BE7" w:rsidP="005C6BE7" w:rsidRDefault="005C6BE7" w14:paraId="3F87E4AE" w14:textId="77777777">
      <w:pPr>
        <w:tabs>
          <w:tab w:val="left" w:pos="709"/>
        </w:tabs>
      </w:pPr>
      <w:r>
        <w:t xml:space="preserve"> </w:t>
      </w:r>
      <w:r>
        <w:tab/>
        <w:t>13. St-2486/2019</w:t>
      </w:r>
    </w:p>
    <w:p w:rsidR="005C6BE7" w:rsidP="005C6BE7" w:rsidRDefault="005C6BE7" w14:paraId="5B5CB8F5" w14:textId="77777777">
      <w:pPr>
        <w:tabs>
          <w:tab w:val="left" w:pos="709"/>
        </w:tabs>
      </w:pPr>
    </w:p>
    <w:p w:rsidR="005C6BE7" w:rsidP="005C6BE7" w:rsidRDefault="005C6BE7" w14:paraId="0F307AD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C6BE7" w:rsidP="005C6BE7" w:rsidRDefault="005C6BE7" w14:paraId="51E4D91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C6BE7" w:rsidP="005C6BE7" w:rsidRDefault="005C6BE7" w14:paraId="53699C3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C6BE7" w:rsidP="005C6BE7" w:rsidRDefault="005C6BE7" w14:paraId="159B387C" w14:textId="77777777">
      <w:pPr>
        <w:tabs>
          <w:tab w:val="left" w:pos="709"/>
        </w:tabs>
        <w:jc w:val="both"/>
      </w:pPr>
    </w:p>
    <w:p w:rsidR="005C6BE7" w:rsidP="005C6BE7" w:rsidRDefault="005C6BE7" w14:paraId="7ED2B799" w14:textId="77777777">
      <w:pPr>
        <w:tabs>
          <w:tab w:val="left" w:pos="709"/>
        </w:tabs>
        <w:jc w:val="both"/>
      </w:pPr>
      <w:r>
        <w:t xml:space="preserve">protiv </w:t>
      </w:r>
    </w:p>
    <w:p w:rsidR="005C6BE7" w:rsidP="005C6BE7" w:rsidRDefault="005C6BE7" w14:paraId="74DA5E8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C6BE7" w:rsidP="005C6BE7" w:rsidRDefault="005C6BE7" w14:paraId="7868EA68" w14:textId="77777777">
      <w:pPr>
        <w:tabs>
          <w:tab w:val="left" w:pos="709"/>
        </w:tabs>
        <w:ind w:left="708"/>
        <w:jc w:val="both"/>
      </w:pPr>
      <w:r>
        <w:tab/>
        <w:t xml:space="preserve">SUBURBIA j.d.o.o. za ugostiteljstvo, trgovinu i usluge, Zagreb, </w:t>
      </w:r>
      <w:proofErr w:type="spellStart"/>
      <w:r>
        <w:t>Barutanski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9,</w:t>
      </w:r>
    </w:p>
    <w:p w:rsidR="005C6BE7" w:rsidP="005C6BE7" w:rsidRDefault="005C6BE7" w14:paraId="6BF58CBE" w14:textId="77777777">
      <w:pPr>
        <w:tabs>
          <w:tab w:val="left" w:pos="709"/>
        </w:tabs>
        <w:ind w:left="708"/>
        <w:jc w:val="both"/>
      </w:pPr>
      <w:r>
        <w:t>OIB: 66899953793</w:t>
      </w:r>
    </w:p>
    <w:p w:rsidR="005C6BE7" w:rsidP="005C6BE7" w:rsidRDefault="005C6BE7" w14:paraId="462543B1" w14:textId="77777777">
      <w:pPr>
        <w:tabs>
          <w:tab w:val="left" w:pos="709"/>
        </w:tabs>
        <w:ind w:left="708"/>
        <w:jc w:val="both"/>
      </w:pPr>
    </w:p>
    <w:p w:rsidR="005C6BE7" w:rsidP="005C6BE7" w:rsidRDefault="005C6BE7" w14:paraId="1EA2C215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C6BE7" w:rsidP="005C6BE7" w:rsidRDefault="005C6BE7" w14:paraId="64FC5EDE" w14:textId="77777777">
      <w:pPr>
        <w:tabs>
          <w:tab w:val="left" w:pos="709"/>
        </w:tabs>
        <w:jc w:val="both"/>
      </w:pPr>
    </w:p>
    <w:p w:rsidR="005C6BE7" w:rsidP="005C6BE7" w:rsidRDefault="005C6BE7" w14:paraId="12A0ACE9" w14:textId="5A4AC9A3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C6BE7" w:rsidP="005C6BE7" w:rsidRDefault="005C6BE7" w14:paraId="391622F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C6BE7" w:rsidP="005C6BE7" w:rsidRDefault="005C6BE7" w14:paraId="214819AD" w14:textId="77777777">
      <w:pPr>
        <w:tabs>
          <w:tab w:val="left" w:pos="709"/>
        </w:tabs>
      </w:pPr>
    </w:p>
    <w:p w:rsidR="005C6BE7" w:rsidP="005C6BE7" w:rsidRDefault="005C6BE7" w14:paraId="660DC14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C6BE7" w:rsidP="005C6BE7" w:rsidRDefault="005C6BE7" w14:paraId="38BDEE2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C6BE7" w:rsidP="005C6BE7" w:rsidRDefault="005C6BE7" w14:paraId="6965608C" w14:textId="77777777">
      <w:pPr>
        <w:tabs>
          <w:tab w:val="left" w:pos="709"/>
        </w:tabs>
      </w:pPr>
    </w:p>
    <w:p w:rsidR="005C6BE7" w:rsidP="005C6BE7" w:rsidRDefault="005C6BE7" w14:paraId="7135BEA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5AA813E" w14:textId="05AA813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BE7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C6B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6BE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6BE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6BE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6BE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C6BE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6B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6BE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C6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BE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BE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BE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BE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C6BE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6B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BE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197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St-2486/2019</izvorni_sadrzaj>
    <derivirana_varijabla naziv="DomainObject.Predmet.OznakaBroj_1">St-2486/2019</derivirana_varijabla>
  </DomainObject.Predmet.OznakaBroj>
  <DomainObject.Predmet.OznakaBrojOptuznogAkta>
    <izvorni_sadrzaj>04-06-19-4322</izvorni_sadrzaj>
    <derivirana_varijabla naziv="DomainObject.Predmet.OznakaBrojOptuznogAkta_1">04-06-19-4322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SUBURBIA j.d.o.o. za ugostiteljstvo, trgovinu i usluge</izvorni_sadrzaj>
    <derivirana_varijabla naziv="DomainObject.Predmet.ProtustrankaFormated_1">  SUBURBIA j.d.o.o. za ugostiteljstvo, trgovinu i usluge</derivirana_varijabla>
  </DomainObject.Predmet.ProtustrankaFormated>
  <DomainObject.Predmet.ProtustrankaFormatedOIB>
    <izvorni_sadrzaj>  SUBURBIA j.d.o.o. za ugostiteljstvo, trgovinu i usluge, OIB 66899953793</izvorni_sadrzaj>
    <derivirana_varijabla naziv="DomainObject.Predmet.ProtustrankaFormatedOIB_1">  SUBURBIA j.d.o.o. za ugostiteljstvo, trgovinu i usluge, OIB 66899953793</derivirana_varijabla>
  </DomainObject.Predmet.ProtustrankaFormatedOIB>
  <DomainObject.Predmet.ProtustrankaFormatedWithAdress>
    <izvorni_sadrzaj> SUBURBIA j.d.o.o. za ugostiteljstvo, trgovinu i usluge, Barutanski breg 9, 10000 Zagreb</izvorni_sadrzaj>
    <derivirana_varijabla naziv="DomainObject.Predmet.ProtustrankaFormatedWithAdress_1"> SUBURBIA j.d.o.o. za ugostiteljstvo, trgovinu i usluge, Barutanski breg 9, 10000 Zagreb</derivirana_varijabla>
  </DomainObject.Predmet.ProtustrankaFormatedWithAdress>
  <DomainObject.Predmet.ProtustrankaFormatedWithAdressOIB>
    <izvorni_sadrzaj> SUBURBIA j.d.o.o. za ugostiteljstvo, trgovinu i usluge, OIB 66899953793, Barutanski breg 9, 10000 Zagreb</izvorni_sadrzaj>
    <derivirana_varijabla naziv="DomainObject.Predmet.ProtustrankaFormatedWithAdressOIB_1"> SUBURBIA j.d.o.o. za ugostiteljstvo, trgovinu i usluge, OIB 66899953793, Barutanski breg 9, 10000 Zagreb</derivirana_varijabla>
  </DomainObject.Predmet.ProtustrankaFormatedWithAdressOIB>
  <DomainObject.Predmet.ProtustrankaWithAdress>
    <izvorni_sadrzaj>SUBURBIA j.d.o.o. za ugostiteljstvo, trgovinu i usluge Barutanski breg 9, 10000 Zagreb</izvorni_sadrzaj>
    <derivirana_varijabla naziv="DomainObject.Predmet.ProtustrankaWithAdress_1">SUBURBIA j.d.o.o. za ugostiteljstvo, trgovinu i usluge Barutanski breg 9, 10000 Zagreb</derivirana_varijabla>
  </DomainObject.Predmet.ProtustrankaWithAdress>
  <DomainObject.Predmet.ProtustrankaWithAdressOIB>
    <izvorni_sadrzaj>SUBURBIA j.d.o.o. za ugostiteljstvo, trgovinu i usluge, OIB 66899953793, Barutanski breg 9, 10000 Zagreb</izvorni_sadrzaj>
    <derivirana_varijabla naziv="DomainObject.Predmet.ProtustrankaWithAdressOIB_1">SUBURBIA j.d.o.o. za ugostiteljstvo, trgovinu i usluge, OIB 66899953793, Barutanski breg 9, 10000 Zagreb</derivirana_varijabla>
  </DomainObject.Predmet.ProtustrankaWithAdressOIB>
  <DomainObject.Predmet.ProtustrankaNazivFormated>
    <izvorni_sadrzaj>SUBURBIA j.d.o.o. za ugostiteljstvo, trgovinu i usluge</izvorni_sadrzaj>
    <derivirana_varijabla naziv="DomainObject.Predmet.ProtustrankaNazivFormated_1">SUBURBIA j.d.o.o. za ugostiteljstvo, trgovinu i usluge</derivirana_varijabla>
  </DomainObject.Predmet.ProtustrankaNazivFormated>
  <DomainObject.Predmet.ProtustrankaNazivFormatedOIB>
    <izvorni_sadrzaj>SUBURBIA j.d.o.o. za ugostiteljstvo, trgovinu i usluge, OIB 66899953793</izvorni_sadrzaj>
    <derivirana_varijabla naziv="DomainObject.Predmet.ProtustrankaNazivFormatedOIB_1">SUBURBIA j.d.o.o. za ugostiteljstvo, trgovinu i usluge, OIB 66899953793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SUBURBIA j.d.o.o. za ugostiteljstvo, trgovinu i usluge</item>
    </izvorni_sadrzaj>
    <derivirana_varijabla naziv="DomainObject.Predmet.ProtuStrankaListFormated_1">
      <item>SUBURBIA j.d.o.o. za ugostiteljstvo, trgovinu i usluge</item>
    </derivirana_varijabla>
  </DomainObject.Predmet.ProtuStrankaListFormated>
  <DomainObject.Predmet.ProtuStrankaListFormatedOIB>
    <izvorni_sadrzaj>
      <item>SUBURBIA j.d.o.o. za ugostiteljstvo, trgovinu i usluge, OIB 66899953793</item>
    </izvorni_sadrzaj>
    <derivirana_varijabla naziv="DomainObject.Predmet.ProtuStrankaListFormatedOIB_1">
      <item>SUBURBIA j.d.o.o. za ugostiteljstvo, trgovinu i usluge, OIB 66899953793</item>
    </derivirana_varijabla>
  </DomainObject.Predmet.ProtuStrankaListFormatedOIB>
  <DomainObject.Predmet.ProtuStrankaListFormatedWithAdress>
    <izvorni_sadrzaj>
      <item>SUBURBIA j.d.o.o. za ugostiteljstvo, trgovinu i usluge, Barutanski breg 9, 10000 Zagreb</item>
    </izvorni_sadrzaj>
    <derivirana_varijabla naziv="DomainObject.Predmet.ProtuStrankaListFormatedWithAdress_1">
      <item>SUBURBIA j.d.o.o. za ugostiteljstvo, trgovinu i usluge, Barutanski breg 9, 10000 Zagreb</item>
    </derivirana_varijabla>
  </DomainObject.Predmet.ProtuStrankaListFormatedWithAdress>
  <DomainObject.Predmet.ProtuStrankaListFormatedWithAdressOIB>
    <izvorni_sadrzaj>
      <item>SUBURBIA j.d.o.o. za ugostiteljstvo, trgovinu i usluge, OIB 66899953793, Barutanski breg 9, 10000 Zagreb</item>
    </izvorni_sadrzaj>
    <derivirana_varijabla naziv="DomainObject.Predmet.ProtuStrankaListFormatedWithAdressOIB_1">
      <item>SUBURBIA j.d.o.o. za ugostiteljstvo, trgovinu i usluge, OIB 66899953793, Barutanski breg 9, 10000 Zagreb</item>
    </derivirana_varijabla>
  </DomainObject.Predmet.ProtuStrankaListFormatedWithAdressOIB>
  <DomainObject.Predmet.ProtuStrankaListNazivFormated>
    <izvorni_sadrzaj>
      <item>SUBURBIA j.d.o.o. za ugostiteljstvo, trgovinu i usluge</item>
    </izvorni_sadrzaj>
    <derivirana_varijabla naziv="DomainObject.Predmet.ProtuStrankaListNazivFormated_1">
      <item>SUBURBIA j.d.o.o. za ugostiteljstvo, trgovinu i usluge</item>
    </derivirana_varijabla>
  </DomainObject.Predmet.ProtuStrankaListNazivFormated>
  <DomainObject.Predmet.ProtuStrankaListNazivFormatedOIB>
    <izvorni_sadrzaj>
      <item>SUBURBIA j.d.o.o. za ugostiteljstvo, trgovinu i usluge, OIB 66899953793</item>
    </izvorni_sadrzaj>
    <derivirana_varijabla naziv="DomainObject.Predmet.ProtuStrankaListNazivFormatedOIB_1">
      <item>SUBURBIA j.d.o.o. za ugostiteljstvo, trgovinu i usluge, OIB 66899953793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SUBURBIA j.d.o.o. za ugostiteljstvo, trgovinu i usluge</izvorni_sadrzaj>
    <derivirana_varijabla naziv="DomainObject.Predmet.ProtustrankaIDrugi_1">SUBURBIA j.d.o.o. za ugostiteljstvo,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SUBURBIA j.d.o.o. za ugostiteljstvo, trgovinu i usluge, OIB 66899953793, Barutanski breg 9, 10000 Zagreb</izvorni_sadrzaj>
    <derivirana_varijabla naziv="DomainObject.Predmet.ProtustrankaIDrugiAdressOIB_1">SUBURBIA j.d.o.o. za ugostiteljstvo, trgovinu i usluge, OIB 66899953793, Barutanski breg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SUBURBIA j.d.o.o. za ugostiteljstvo, trgovinu i usluge</item>
      <item>Financijska agencija</item>
    </izvorni_sadrzaj>
    <derivirana_varijabla naziv="DomainObject.Predmet.SudioniciListNaziv_1">
      <item>SUBURBIA j.d.o.o. za ugostiteljstvo, trgovinu i usluge</item>
      <item>Financijska agencija</item>
    </derivirana_varijabla>
  </DomainObject.Predmet.SudioniciListNaziv>
  <DomainObject.Predmet.SudioniciListAdressOIB>
    <izvorni_sadrzaj>
      <item>SUBURBIA j.d.o.o. za ugostiteljstvo, trgovinu i usluge, OIB 66899953793, Barutanski breg 9,10000 Zagreb</item>
      <item>Financijska agencija, OIB 85821130368, TRG SVIBANJSKIH ŽRTAVA 1995. 1,10000 Zagreb</item>
    </izvorni_sadrzaj>
    <derivirana_varijabla naziv="DomainObject.Predmet.SudioniciListAdressOIB_1">
      <item>SUBURBIA j.d.o.o. za ugostiteljstvo, trgovinu i usluge, OIB 66899953793, Barutanski breg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66899953793</item>
      <item>, OIB 85821130368</item>
    </izvorni_sadrzaj>
    <derivirana_varijabla naziv="DomainObject.Predmet.SudioniciListNazivOIB_1">
      <item>, OIB 66899953793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852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